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53B3C" w14:textId="2344780C" w:rsidR="00FB00FA" w:rsidRPr="00B63CAE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63CAE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B63CAE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B63CAE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B63CAE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 w:rsidRPr="00B63CAE">
        <w:rPr>
          <w:rFonts w:ascii="Arial" w:hAnsi="Arial" w:cs="Arial"/>
          <w:b/>
          <w:caps/>
          <w:sz w:val="28"/>
          <w:szCs w:val="28"/>
        </w:rPr>
        <w:t xml:space="preserve"> </w:t>
      </w:r>
      <w:r w:rsidR="005C0D2B">
        <w:rPr>
          <w:rFonts w:ascii="Arial" w:hAnsi="Arial" w:cs="Arial"/>
          <w:b/>
          <w:caps/>
          <w:sz w:val="28"/>
          <w:szCs w:val="28"/>
        </w:rPr>
        <w:t>2191</w:t>
      </w:r>
      <w:r w:rsidR="003E188F" w:rsidRPr="00B63CAE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 w:rsidRPr="00B63CAE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 w:rsidRPr="00B63CAE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B63CAE">
        <w:rPr>
          <w:rFonts w:ascii="Arial" w:hAnsi="Arial" w:cs="Arial"/>
          <w:b/>
          <w:caps/>
          <w:sz w:val="28"/>
          <w:szCs w:val="28"/>
        </w:rPr>
        <w:t>/</w:t>
      </w:r>
      <w:r w:rsidR="006F4E64" w:rsidRPr="00B63CAE">
        <w:rPr>
          <w:rFonts w:ascii="Arial" w:hAnsi="Arial" w:cs="Arial"/>
          <w:b/>
          <w:caps/>
          <w:sz w:val="28"/>
          <w:szCs w:val="28"/>
        </w:rPr>
        <w:t>20</w:t>
      </w:r>
      <w:r w:rsidR="00A20455" w:rsidRPr="00B63CAE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B63CAE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B63CAE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B63CAE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63CA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44FFA4D5" w:rsidR="00150EE2" w:rsidRPr="00B63CAE" w:rsidRDefault="00103A3B" w:rsidP="003B4B6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63CAE"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5C0D2B">
              <w:rPr>
                <w:rFonts w:ascii="Arial" w:hAnsi="Arial" w:cs="Arial"/>
                <w:sz w:val="20"/>
                <w:szCs w:val="20"/>
              </w:rPr>
              <w:t>capina e limpeza em área de lazer desativada situada na Rua Iracema, na região de esquina com a Rua Tupinambás, no Jardim Luiza.</w:t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B63CA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B63CAE" w:rsidRDefault="005A03FA" w:rsidP="004D47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40F2C965" w14:textId="7DE81512" w:rsidR="00B63CAE" w:rsidRDefault="0071566F" w:rsidP="004D470D">
      <w:pPr>
        <w:tabs>
          <w:tab w:val="left" w:pos="2552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C6BB1">
        <w:rPr>
          <w:rFonts w:ascii="Arial" w:hAnsi="Arial" w:cs="Arial"/>
          <w:b/>
        </w:rPr>
        <w:t>INDICAMOS</w:t>
      </w:r>
      <w:r w:rsidRPr="003C6BB1">
        <w:rPr>
          <w:rFonts w:ascii="Arial" w:hAnsi="Arial" w:cs="Arial"/>
        </w:rPr>
        <w:t xml:space="preserve"> ao Excelentíssimo Senhor Prefeito Municipal de Jacareí, D</w:t>
      </w:r>
      <w:r w:rsidR="00CC7CCA" w:rsidRPr="003C6BB1">
        <w:rPr>
          <w:rFonts w:ascii="Arial" w:hAnsi="Arial" w:cs="Arial"/>
        </w:rPr>
        <w:t>r.</w:t>
      </w:r>
      <w:r w:rsidRPr="003C6BB1">
        <w:rPr>
          <w:rFonts w:ascii="Arial" w:hAnsi="Arial" w:cs="Arial"/>
        </w:rPr>
        <w:t xml:space="preserve"> Izaías José de Santana, </w:t>
      </w:r>
      <w:r w:rsidR="00E47D17" w:rsidRPr="003C6BB1">
        <w:rPr>
          <w:rFonts w:ascii="Arial" w:hAnsi="Arial" w:cs="Arial"/>
        </w:rPr>
        <w:t>seja</w:t>
      </w:r>
      <w:r w:rsidR="004033AF" w:rsidRPr="003C6BB1">
        <w:rPr>
          <w:rFonts w:ascii="Arial" w:hAnsi="Arial" w:cs="Arial"/>
        </w:rPr>
        <w:t xml:space="preserve"> acionada </w:t>
      </w:r>
      <w:r w:rsidR="003C6BB1" w:rsidRPr="003C6BB1">
        <w:rPr>
          <w:rFonts w:ascii="Arial" w:hAnsi="Arial" w:cs="Arial"/>
        </w:rPr>
        <w:t>a Secretaria de Meio Ambiente para a realização de serviços de capina e limpeza em área de lazer desativada situada na Rua Iracema, na região de esquina com a Rua Tupinambás, no Jardim Luiza.</w:t>
      </w:r>
    </w:p>
    <w:p w14:paraId="4B7D3CAA" w14:textId="1A3FAF52" w:rsidR="003C6BB1" w:rsidRDefault="003C6BB1" w:rsidP="004D470D">
      <w:pPr>
        <w:tabs>
          <w:tab w:val="left" w:pos="2552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mato alto do local co</w:t>
      </w:r>
      <w:bookmarkStart w:id="0" w:name="_GoBack"/>
      <w:bookmarkEnd w:id="0"/>
      <w:r>
        <w:rPr>
          <w:rFonts w:ascii="Arial" w:hAnsi="Arial" w:cs="Arial"/>
        </w:rPr>
        <w:t>ntribui para a proliferação de animais peçonhentos que, consequentemente, acarretam riscos à população.</w:t>
      </w:r>
    </w:p>
    <w:p w14:paraId="1835AC71" w14:textId="351E0B99" w:rsidR="003C6BB1" w:rsidRPr="003C6BB1" w:rsidRDefault="003C6BB1" w:rsidP="004D470D">
      <w:pPr>
        <w:tabs>
          <w:tab w:val="left" w:pos="2552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Segue foto que bem demonstra o abandono do local.</w:t>
      </w:r>
    </w:p>
    <w:p w14:paraId="19A38E92" w14:textId="51FAD8B3" w:rsidR="00F433A6" w:rsidRPr="00B63CAE" w:rsidRDefault="00F433A6" w:rsidP="004D470D">
      <w:pPr>
        <w:tabs>
          <w:tab w:val="left" w:pos="2552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C6BB1">
        <w:rPr>
          <w:rFonts w:ascii="Arial" w:hAnsi="Arial" w:cs="Arial"/>
        </w:rPr>
        <w:t xml:space="preserve">Esperamos, portanto, que </w:t>
      </w:r>
      <w:r w:rsidR="003C6BB1">
        <w:rPr>
          <w:rFonts w:ascii="Arial" w:hAnsi="Arial" w:cs="Arial"/>
        </w:rPr>
        <w:t>a presente</w:t>
      </w:r>
      <w:r w:rsidRPr="003C6BB1">
        <w:rPr>
          <w:rFonts w:ascii="Arial" w:hAnsi="Arial" w:cs="Arial"/>
        </w:rPr>
        <w:t xml:space="preserve"> reivindicação mereça</w:t>
      </w:r>
      <w:r w:rsidRPr="00B63CAE">
        <w:rPr>
          <w:rFonts w:ascii="Arial" w:hAnsi="Arial" w:cs="Arial"/>
        </w:rPr>
        <w:t xml:space="preserve"> </w:t>
      </w:r>
      <w:r w:rsidR="00B63CAE">
        <w:rPr>
          <w:rFonts w:ascii="Arial" w:hAnsi="Arial" w:cs="Arial"/>
        </w:rPr>
        <w:t xml:space="preserve">especial atenção da </w:t>
      </w:r>
      <w:r w:rsidRPr="00B63CAE">
        <w:rPr>
          <w:rFonts w:ascii="Arial" w:hAnsi="Arial" w:cs="Arial"/>
        </w:rPr>
        <w:t>Administração Municipal, pelo que antecipadamente agradecemos.</w:t>
      </w:r>
    </w:p>
    <w:p w14:paraId="32A140B2" w14:textId="77777777" w:rsidR="00F433A6" w:rsidRPr="00B63CAE" w:rsidRDefault="00F433A6" w:rsidP="004D470D">
      <w:pPr>
        <w:tabs>
          <w:tab w:val="left" w:pos="2552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6F3BB558" w14:textId="00F3BA4A" w:rsidR="00F433A6" w:rsidRPr="00B63CAE" w:rsidRDefault="00F433A6" w:rsidP="004D470D">
      <w:pPr>
        <w:shd w:val="clear" w:color="auto" w:fill="FFFFFF"/>
        <w:tabs>
          <w:tab w:val="left" w:pos="2268"/>
        </w:tabs>
        <w:spacing w:after="120" w:line="324" w:lineRule="auto"/>
        <w:jc w:val="center"/>
        <w:rPr>
          <w:rFonts w:ascii="Arial" w:hAnsi="Arial" w:cs="Arial"/>
          <w:spacing w:val="2"/>
        </w:rPr>
      </w:pPr>
      <w:r w:rsidRPr="00B63CAE">
        <w:rPr>
          <w:rFonts w:ascii="Arial" w:hAnsi="Arial" w:cs="Arial"/>
        </w:rPr>
        <w:t xml:space="preserve">Sala das </w:t>
      </w:r>
      <w:r w:rsidR="00C318D1">
        <w:rPr>
          <w:rFonts w:ascii="Arial" w:hAnsi="Arial" w:cs="Arial"/>
        </w:rPr>
        <w:t>S</w:t>
      </w:r>
      <w:r w:rsidRPr="00B63CAE">
        <w:rPr>
          <w:rFonts w:ascii="Arial" w:hAnsi="Arial" w:cs="Arial"/>
        </w:rPr>
        <w:t xml:space="preserve">essões, </w:t>
      </w:r>
      <w:r w:rsidR="00523489" w:rsidRPr="00B63CAE">
        <w:rPr>
          <w:rFonts w:ascii="Arial" w:hAnsi="Arial" w:cs="Arial"/>
        </w:rPr>
        <w:t>2</w:t>
      </w:r>
      <w:r w:rsidR="005C0D2B">
        <w:rPr>
          <w:rFonts w:ascii="Arial" w:hAnsi="Arial" w:cs="Arial"/>
        </w:rPr>
        <w:t xml:space="preserve"> de dezembro </w:t>
      </w:r>
      <w:r w:rsidRPr="00B63CAE">
        <w:rPr>
          <w:rFonts w:ascii="Arial" w:hAnsi="Arial" w:cs="Arial"/>
        </w:rPr>
        <w:t>2020.</w:t>
      </w:r>
    </w:p>
    <w:p w14:paraId="60A8D226" w14:textId="77777777" w:rsidR="00F433A6" w:rsidRPr="00B63CAE" w:rsidRDefault="00F433A6" w:rsidP="004D470D">
      <w:pPr>
        <w:tabs>
          <w:tab w:val="left" w:pos="2552"/>
        </w:tabs>
        <w:spacing w:after="120" w:line="324" w:lineRule="auto"/>
        <w:jc w:val="both"/>
        <w:rPr>
          <w:rFonts w:ascii="Arial" w:hAnsi="Arial" w:cs="Arial"/>
        </w:rPr>
      </w:pPr>
    </w:p>
    <w:p w14:paraId="4792EC46" w14:textId="77777777" w:rsidR="00F433A6" w:rsidRPr="00B63CAE" w:rsidRDefault="00F433A6" w:rsidP="004D470D">
      <w:pPr>
        <w:tabs>
          <w:tab w:val="left" w:pos="2552"/>
        </w:tabs>
        <w:spacing w:after="120" w:line="324" w:lineRule="auto"/>
        <w:jc w:val="both"/>
        <w:rPr>
          <w:rFonts w:ascii="Arial" w:hAnsi="Arial" w:cs="Arial"/>
        </w:rPr>
      </w:pPr>
    </w:p>
    <w:p w14:paraId="6A7F058E" w14:textId="77777777" w:rsidR="00F433A6" w:rsidRPr="00B63CAE" w:rsidRDefault="00F433A6" w:rsidP="00F433A6">
      <w:pPr>
        <w:tabs>
          <w:tab w:val="left" w:pos="2552"/>
        </w:tabs>
        <w:spacing w:line="276" w:lineRule="auto"/>
        <w:jc w:val="center"/>
        <w:rPr>
          <w:rFonts w:ascii="Arial" w:hAnsi="Arial" w:cs="Arial"/>
          <w:b/>
        </w:rPr>
      </w:pPr>
      <w:r w:rsidRPr="00B63CAE">
        <w:rPr>
          <w:rFonts w:ascii="Arial" w:hAnsi="Arial" w:cs="Arial"/>
          <w:b/>
        </w:rPr>
        <w:t>SÔNIA REGINA GONÇALVES</w:t>
      </w:r>
    </w:p>
    <w:p w14:paraId="26050768" w14:textId="77777777" w:rsidR="00F433A6" w:rsidRPr="00B63CAE" w:rsidRDefault="00F433A6" w:rsidP="00F433A6">
      <w:pPr>
        <w:keepNext/>
        <w:tabs>
          <w:tab w:val="left" w:pos="2268"/>
          <w:tab w:val="left" w:pos="2835"/>
        </w:tabs>
        <w:spacing w:line="276" w:lineRule="auto"/>
        <w:jc w:val="center"/>
        <w:outlineLvl w:val="4"/>
        <w:rPr>
          <w:rFonts w:ascii="Arial" w:hAnsi="Arial" w:cs="Arial"/>
        </w:rPr>
      </w:pPr>
      <w:r w:rsidRPr="00B63CAE">
        <w:rPr>
          <w:rFonts w:ascii="Arial" w:hAnsi="Arial" w:cs="Arial"/>
        </w:rPr>
        <w:t>(Sônia Patas da Amizade)</w:t>
      </w:r>
    </w:p>
    <w:p w14:paraId="29F9ED0F" w14:textId="77777777" w:rsidR="00F433A6" w:rsidRPr="00B63CAE" w:rsidRDefault="00F433A6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  <w:r w:rsidRPr="00B63CAE">
        <w:rPr>
          <w:rFonts w:ascii="Arial" w:hAnsi="Arial" w:cs="Arial"/>
        </w:rPr>
        <w:t>Vereadora – PL</w:t>
      </w:r>
    </w:p>
    <w:p w14:paraId="74082ED7" w14:textId="77777777" w:rsidR="00F433A6" w:rsidRPr="00B63CAE" w:rsidRDefault="00F433A6" w:rsidP="00F433A6">
      <w:pPr>
        <w:tabs>
          <w:tab w:val="left" w:pos="2268"/>
        </w:tabs>
        <w:spacing w:line="276" w:lineRule="auto"/>
        <w:jc w:val="center"/>
        <w:rPr>
          <w:rFonts w:ascii="Arial" w:hAnsi="Arial" w:cs="Arial"/>
        </w:rPr>
      </w:pPr>
      <w:r w:rsidRPr="00B63CAE">
        <w:rPr>
          <w:rFonts w:ascii="Arial" w:hAnsi="Arial" w:cs="Arial"/>
        </w:rPr>
        <w:t>2ª Secretária</w:t>
      </w:r>
    </w:p>
    <w:p w14:paraId="782E3EBF" w14:textId="77777777" w:rsidR="002A0D6A" w:rsidRDefault="002A0D6A" w:rsidP="002A0D6A">
      <w:pPr>
        <w:rPr>
          <w:rFonts w:ascii="Calibri" w:hAnsi="Calibri"/>
          <w:b/>
          <w:sz w:val="28"/>
          <w:szCs w:val="28"/>
          <w:u w:val="double"/>
        </w:rPr>
      </w:pPr>
    </w:p>
    <w:p w14:paraId="212A2D9C" w14:textId="77777777" w:rsidR="002A0D6A" w:rsidRDefault="002A0D6A" w:rsidP="002A0D6A">
      <w:pPr>
        <w:rPr>
          <w:rFonts w:ascii="Calibri" w:hAnsi="Calibri"/>
          <w:b/>
          <w:sz w:val="28"/>
          <w:szCs w:val="28"/>
          <w:u w:val="double"/>
        </w:rPr>
      </w:pPr>
    </w:p>
    <w:p w14:paraId="6A2475D6" w14:textId="77777777" w:rsidR="002A0D6A" w:rsidRDefault="002A0D6A" w:rsidP="002A0D6A">
      <w:pPr>
        <w:rPr>
          <w:rFonts w:ascii="Calibri" w:hAnsi="Calibri"/>
          <w:b/>
          <w:sz w:val="28"/>
          <w:szCs w:val="28"/>
          <w:u w:val="double"/>
        </w:rPr>
      </w:pPr>
    </w:p>
    <w:p w14:paraId="13C98D7A" w14:textId="77777777" w:rsidR="002A0D6A" w:rsidRDefault="002A0D6A" w:rsidP="002A0D6A">
      <w:pPr>
        <w:rPr>
          <w:rFonts w:ascii="Calibri" w:hAnsi="Calibri"/>
          <w:b/>
          <w:sz w:val="28"/>
          <w:szCs w:val="28"/>
          <w:u w:val="double"/>
        </w:rPr>
      </w:pPr>
    </w:p>
    <w:p w14:paraId="78B6369A" w14:textId="7ED14DD7" w:rsidR="002A0D6A" w:rsidRDefault="002A0D6A" w:rsidP="003C6BB1">
      <w:pPr>
        <w:jc w:val="center"/>
        <w:rPr>
          <w:rFonts w:ascii="Calibri" w:hAnsi="Calibri"/>
          <w:b/>
          <w:sz w:val="28"/>
          <w:szCs w:val="28"/>
          <w:u w:val="double"/>
        </w:rPr>
      </w:pPr>
      <w:r>
        <w:rPr>
          <w:rFonts w:ascii="Calibri" w:hAnsi="Calibri"/>
          <w:b/>
          <w:noProof/>
          <w:sz w:val="28"/>
          <w:szCs w:val="28"/>
        </w:rPr>
        <w:lastRenderedPageBreak/>
        <w:drawing>
          <wp:inline distT="0" distB="0" distL="0" distR="0" wp14:anchorId="4E4CA939" wp14:editId="088081D2">
            <wp:extent cx="5172075" cy="3876981"/>
            <wp:effectExtent l="0" t="0" r="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088" cy="388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D52B8" w14:textId="40678B94" w:rsidR="00B63CAE" w:rsidRDefault="00B63CAE" w:rsidP="00B63CAE">
      <w:pPr>
        <w:spacing w:line="360" w:lineRule="auto"/>
        <w:rPr>
          <w:rFonts w:ascii="Calibri" w:hAnsi="Calibri"/>
          <w:sz w:val="28"/>
          <w:szCs w:val="28"/>
          <w:u w:val="double"/>
        </w:rPr>
      </w:pPr>
    </w:p>
    <w:sectPr w:rsidR="00B63CAE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2698A" w14:textId="77777777" w:rsidR="00A8381A" w:rsidRDefault="00A8381A">
      <w:r>
        <w:separator/>
      </w:r>
    </w:p>
  </w:endnote>
  <w:endnote w:type="continuationSeparator" w:id="0">
    <w:p w14:paraId="6AE66931" w14:textId="77777777" w:rsidR="00A8381A" w:rsidRDefault="00A8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143BF" w14:textId="77777777" w:rsidR="00A8381A" w:rsidRDefault="00A8381A">
      <w:r>
        <w:separator/>
      </w:r>
    </w:p>
  </w:footnote>
  <w:footnote w:type="continuationSeparator" w:id="0">
    <w:p w14:paraId="15F5A824" w14:textId="77777777" w:rsidR="00A8381A" w:rsidRDefault="00A83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D8F7B6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5C0D2B">
      <w:rPr>
        <w:rFonts w:ascii="Arial" w:hAnsi="Arial" w:cs="Arial"/>
        <w:b/>
        <w:sz w:val="20"/>
        <w:szCs w:val="20"/>
        <w:u w:val="single"/>
      </w:rPr>
      <w:t>2191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318D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318D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315FF8F" w:rsidR="00D2072E" w:rsidRPr="00EB04D6" w:rsidRDefault="0071566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82BB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8FCC252" w14:textId="7315FF8F" w:rsidR="00D2072E" w:rsidRPr="00EB04D6" w:rsidRDefault="0071566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2BC68809" w:rsidR="00A349F1" w:rsidRDefault="00A349F1"/>
  <w:p w14:paraId="7A5D7AD0" w14:textId="105AEACE" w:rsidR="00B63CAE" w:rsidRDefault="00B63CAE"/>
  <w:p w14:paraId="0AEEADF1" w14:textId="77777777" w:rsidR="00B63CAE" w:rsidRDefault="00B63CAE"/>
  <w:p w14:paraId="222EBB0F" w14:textId="77777777" w:rsidR="00B63CAE" w:rsidRDefault="00B63C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1D58"/>
    <w:rsid w:val="000F6251"/>
    <w:rsid w:val="00103A3B"/>
    <w:rsid w:val="001146D8"/>
    <w:rsid w:val="0014591F"/>
    <w:rsid w:val="00150EE2"/>
    <w:rsid w:val="00172E81"/>
    <w:rsid w:val="00181CD2"/>
    <w:rsid w:val="001840AD"/>
    <w:rsid w:val="001A09F2"/>
    <w:rsid w:val="001B0773"/>
    <w:rsid w:val="001B400D"/>
    <w:rsid w:val="001C3E9C"/>
    <w:rsid w:val="001C6E68"/>
    <w:rsid w:val="001C7A18"/>
    <w:rsid w:val="001E01CA"/>
    <w:rsid w:val="001F13C3"/>
    <w:rsid w:val="00202A6B"/>
    <w:rsid w:val="00204ED7"/>
    <w:rsid w:val="00212E2C"/>
    <w:rsid w:val="002306A6"/>
    <w:rsid w:val="00230859"/>
    <w:rsid w:val="00242027"/>
    <w:rsid w:val="00253C82"/>
    <w:rsid w:val="0026639A"/>
    <w:rsid w:val="002A0D6A"/>
    <w:rsid w:val="002A63FE"/>
    <w:rsid w:val="002A7434"/>
    <w:rsid w:val="002C4B2B"/>
    <w:rsid w:val="002C5C70"/>
    <w:rsid w:val="002D24ED"/>
    <w:rsid w:val="002D3D9E"/>
    <w:rsid w:val="002E5A16"/>
    <w:rsid w:val="002F02DB"/>
    <w:rsid w:val="002F785A"/>
    <w:rsid w:val="0030168E"/>
    <w:rsid w:val="00317C1A"/>
    <w:rsid w:val="00323F0F"/>
    <w:rsid w:val="00333478"/>
    <w:rsid w:val="00347D5E"/>
    <w:rsid w:val="003638CC"/>
    <w:rsid w:val="00381797"/>
    <w:rsid w:val="003848C4"/>
    <w:rsid w:val="00385370"/>
    <w:rsid w:val="00397FF3"/>
    <w:rsid w:val="003A77BE"/>
    <w:rsid w:val="003B4B67"/>
    <w:rsid w:val="003B69D0"/>
    <w:rsid w:val="003C6BB1"/>
    <w:rsid w:val="003C76EF"/>
    <w:rsid w:val="003E188F"/>
    <w:rsid w:val="003F4E3E"/>
    <w:rsid w:val="004033AF"/>
    <w:rsid w:val="00410B5C"/>
    <w:rsid w:val="00412795"/>
    <w:rsid w:val="0043610D"/>
    <w:rsid w:val="004571C5"/>
    <w:rsid w:val="00475383"/>
    <w:rsid w:val="00475E83"/>
    <w:rsid w:val="00487D64"/>
    <w:rsid w:val="00492401"/>
    <w:rsid w:val="00493115"/>
    <w:rsid w:val="004B69C5"/>
    <w:rsid w:val="004C2C30"/>
    <w:rsid w:val="004C6C78"/>
    <w:rsid w:val="004D32C5"/>
    <w:rsid w:val="004D470D"/>
    <w:rsid w:val="004E06ED"/>
    <w:rsid w:val="004E46DA"/>
    <w:rsid w:val="004E60A1"/>
    <w:rsid w:val="004F39E9"/>
    <w:rsid w:val="004F690D"/>
    <w:rsid w:val="004F6A11"/>
    <w:rsid w:val="00505357"/>
    <w:rsid w:val="00505FD8"/>
    <w:rsid w:val="00523489"/>
    <w:rsid w:val="00524669"/>
    <w:rsid w:val="005313F3"/>
    <w:rsid w:val="00533862"/>
    <w:rsid w:val="00564368"/>
    <w:rsid w:val="00570D8A"/>
    <w:rsid w:val="0058109A"/>
    <w:rsid w:val="00581D52"/>
    <w:rsid w:val="005846A3"/>
    <w:rsid w:val="005868AE"/>
    <w:rsid w:val="005A01D0"/>
    <w:rsid w:val="005A03FA"/>
    <w:rsid w:val="005A14D8"/>
    <w:rsid w:val="005A3DEE"/>
    <w:rsid w:val="005B3D21"/>
    <w:rsid w:val="005C0D2B"/>
    <w:rsid w:val="005C3938"/>
    <w:rsid w:val="005D5519"/>
    <w:rsid w:val="005D702D"/>
    <w:rsid w:val="005E138D"/>
    <w:rsid w:val="005E6EF9"/>
    <w:rsid w:val="00614E1D"/>
    <w:rsid w:val="00624472"/>
    <w:rsid w:val="0063683C"/>
    <w:rsid w:val="006426AE"/>
    <w:rsid w:val="00653B0F"/>
    <w:rsid w:val="006573C9"/>
    <w:rsid w:val="00674F7D"/>
    <w:rsid w:val="00681021"/>
    <w:rsid w:val="00682E6E"/>
    <w:rsid w:val="00690D1E"/>
    <w:rsid w:val="00691CF5"/>
    <w:rsid w:val="00692BEF"/>
    <w:rsid w:val="0069312F"/>
    <w:rsid w:val="006A328F"/>
    <w:rsid w:val="006A370D"/>
    <w:rsid w:val="006B0B8E"/>
    <w:rsid w:val="006C59BC"/>
    <w:rsid w:val="006D0FDE"/>
    <w:rsid w:val="006D6F7D"/>
    <w:rsid w:val="006E6581"/>
    <w:rsid w:val="006E7E66"/>
    <w:rsid w:val="006F21EE"/>
    <w:rsid w:val="006F4E64"/>
    <w:rsid w:val="006F7B0A"/>
    <w:rsid w:val="007100AD"/>
    <w:rsid w:val="0071566F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C43C7"/>
    <w:rsid w:val="007D39FD"/>
    <w:rsid w:val="007E3F69"/>
    <w:rsid w:val="007F75CA"/>
    <w:rsid w:val="0080197E"/>
    <w:rsid w:val="00804F23"/>
    <w:rsid w:val="00806BFC"/>
    <w:rsid w:val="00810024"/>
    <w:rsid w:val="00820C13"/>
    <w:rsid w:val="00823A59"/>
    <w:rsid w:val="00833E7C"/>
    <w:rsid w:val="00847364"/>
    <w:rsid w:val="008474F2"/>
    <w:rsid w:val="00870972"/>
    <w:rsid w:val="00877E50"/>
    <w:rsid w:val="008909A4"/>
    <w:rsid w:val="008A0EB2"/>
    <w:rsid w:val="008C33AB"/>
    <w:rsid w:val="008C72B7"/>
    <w:rsid w:val="008D4D54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2AFE"/>
    <w:rsid w:val="00A0798D"/>
    <w:rsid w:val="00A20455"/>
    <w:rsid w:val="00A21A8C"/>
    <w:rsid w:val="00A349F1"/>
    <w:rsid w:val="00A46B01"/>
    <w:rsid w:val="00A764FB"/>
    <w:rsid w:val="00A8381A"/>
    <w:rsid w:val="00A844CE"/>
    <w:rsid w:val="00A92CB9"/>
    <w:rsid w:val="00AA6FC7"/>
    <w:rsid w:val="00AC24F9"/>
    <w:rsid w:val="00AC712C"/>
    <w:rsid w:val="00AD6B47"/>
    <w:rsid w:val="00AE447C"/>
    <w:rsid w:val="00B06B4B"/>
    <w:rsid w:val="00B10BD2"/>
    <w:rsid w:val="00B10E9F"/>
    <w:rsid w:val="00B20872"/>
    <w:rsid w:val="00B21272"/>
    <w:rsid w:val="00B217B8"/>
    <w:rsid w:val="00B32466"/>
    <w:rsid w:val="00B32982"/>
    <w:rsid w:val="00B34959"/>
    <w:rsid w:val="00B3751C"/>
    <w:rsid w:val="00B41F4D"/>
    <w:rsid w:val="00B57E0F"/>
    <w:rsid w:val="00B63CAE"/>
    <w:rsid w:val="00B75CEF"/>
    <w:rsid w:val="00BA1170"/>
    <w:rsid w:val="00BA1565"/>
    <w:rsid w:val="00BB3F3E"/>
    <w:rsid w:val="00BB7913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18D1"/>
    <w:rsid w:val="00C36E68"/>
    <w:rsid w:val="00C42806"/>
    <w:rsid w:val="00C44D39"/>
    <w:rsid w:val="00C45509"/>
    <w:rsid w:val="00C7080A"/>
    <w:rsid w:val="00C76263"/>
    <w:rsid w:val="00C94949"/>
    <w:rsid w:val="00CA67D2"/>
    <w:rsid w:val="00CA759E"/>
    <w:rsid w:val="00CB2BAB"/>
    <w:rsid w:val="00CB45A8"/>
    <w:rsid w:val="00CC7CCA"/>
    <w:rsid w:val="00CE750E"/>
    <w:rsid w:val="00CF31DE"/>
    <w:rsid w:val="00D02CDE"/>
    <w:rsid w:val="00D14EB1"/>
    <w:rsid w:val="00D16CA1"/>
    <w:rsid w:val="00D2072E"/>
    <w:rsid w:val="00D233C7"/>
    <w:rsid w:val="00D23B0F"/>
    <w:rsid w:val="00D43F77"/>
    <w:rsid w:val="00D507D5"/>
    <w:rsid w:val="00D5430F"/>
    <w:rsid w:val="00D564F1"/>
    <w:rsid w:val="00D627F3"/>
    <w:rsid w:val="00D8365B"/>
    <w:rsid w:val="00D975FC"/>
    <w:rsid w:val="00DA46DE"/>
    <w:rsid w:val="00DB23E5"/>
    <w:rsid w:val="00DB48F6"/>
    <w:rsid w:val="00DD024E"/>
    <w:rsid w:val="00DD5C1F"/>
    <w:rsid w:val="00DE50DD"/>
    <w:rsid w:val="00DF0546"/>
    <w:rsid w:val="00E0249F"/>
    <w:rsid w:val="00E0313C"/>
    <w:rsid w:val="00E07978"/>
    <w:rsid w:val="00E11F92"/>
    <w:rsid w:val="00E14F37"/>
    <w:rsid w:val="00E3022D"/>
    <w:rsid w:val="00E4292C"/>
    <w:rsid w:val="00E47D17"/>
    <w:rsid w:val="00E51448"/>
    <w:rsid w:val="00E66CFD"/>
    <w:rsid w:val="00E721EC"/>
    <w:rsid w:val="00E86C30"/>
    <w:rsid w:val="00E90791"/>
    <w:rsid w:val="00E90C30"/>
    <w:rsid w:val="00EB04D6"/>
    <w:rsid w:val="00ED2065"/>
    <w:rsid w:val="00EF3335"/>
    <w:rsid w:val="00F16F74"/>
    <w:rsid w:val="00F27895"/>
    <w:rsid w:val="00F420E5"/>
    <w:rsid w:val="00F433A6"/>
    <w:rsid w:val="00F5150F"/>
    <w:rsid w:val="00F65C85"/>
    <w:rsid w:val="00F73DA3"/>
    <w:rsid w:val="00F845A1"/>
    <w:rsid w:val="00FA3CFC"/>
    <w:rsid w:val="00FB00FA"/>
    <w:rsid w:val="00FC1C13"/>
    <w:rsid w:val="00FC6397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6FF1-5548-4379-A967-3D26F290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49</TotalTime>
  <Pages>2</Pages>
  <Words>138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26</cp:revision>
  <cp:lastPrinted>2020-12-01T14:31:00Z</cp:lastPrinted>
  <dcterms:created xsi:type="dcterms:W3CDTF">2020-10-05T18:36:00Z</dcterms:created>
  <dcterms:modified xsi:type="dcterms:W3CDTF">2020-12-01T14:31:00Z</dcterms:modified>
</cp:coreProperties>
</file>